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7578" w:rsidRDefault="00BB757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功　績　調　書</w:t>
      </w:r>
    </w:p>
    <w:p w:rsidR="00950CB6" w:rsidRDefault="00950CB6"/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426"/>
      </w:tblGrid>
      <w:tr w:rsidR="00950CB6" w:rsidTr="00BD0DC7">
        <w:tc>
          <w:tcPr>
            <w:tcW w:w="4426" w:type="dxa"/>
            <w:shd w:val="clear" w:color="auto" w:fill="auto"/>
          </w:tcPr>
          <w:p w:rsidR="00950CB6" w:rsidRPr="00950CB6" w:rsidRDefault="003F38A6" w:rsidP="003F38A6"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F38A6" w:rsidRPr="003F38A6">
                    <w:rPr>
                      <w:rFonts w:hAnsi="ＭＳ 明朝" w:hint="eastAsia"/>
                      <w:sz w:val="10"/>
                    </w:rPr>
                    <w:t>まる</w:t>
                  </w:r>
                </w:rt>
                <w:rubyBase>
                  <w:r w:rsidR="003F38A6">
                    <w:rPr>
                      <w:rFonts w:hint="eastAsia"/>
                    </w:rPr>
                    <w:t>○</w:t>
                  </w:r>
                </w:rubyBase>
              </w:ruby>
            </w: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F38A6" w:rsidRPr="003F38A6">
                    <w:rPr>
                      <w:rFonts w:hAnsi="ＭＳ 明朝" w:hint="eastAsia"/>
                      <w:sz w:val="10"/>
                    </w:rPr>
                    <w:t>まる</w:t>
                  </w:r>
                </w:rt>
                <w:rubyBase>
                  <w:r w:rsidR="003F38A6">
                    <w:rPr>
                      <w:rFonts w:hint="eastAsia"/>
                    </w:rPr>
                    <w:t>○</w:t>
                  </w:r>
                </w:rubyBase>
              </w:ruby>
            </w:r>
            <w:r>
              <w:rPr>
                <w:rFonts w:hint="eastAsia"/>
              </w:rPr>
              <w:t xml:space="preserve">　</w:t>
            </w: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F38A6" w:rsidRPr="003F38A6">
                    <w:rPr>
                      <w:rFonts w:hAnsi="ＭＳ 明朝" w:hint="eastAsia"/>
                      <w:sz w:val="10"/>
                    </w:rPr>
                    <w:t>まる</w:t>
                  </w:r>
                </w:rt>
                <w:rubyBase>
                  <w:r w:rsidR="003F38A6">
                    <w:rPr>
                      <w:rFonts w:hint="eastAsia"/>
                    </w:rPr>
                    <w:t>○</w:t>
                  </w:r>
                </w:rubyBase>
              </w:ruby>
            </w: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3F38A6" w:rsidRPr="003F38A6">
                    <w:rPr>
                      <w:rFonts w:hAnsi="ＭＳ 明朝" w:hint="eastAsia"/>
                      <w:sz w:val="10"/>
                    </w:rPr>
                    <w:t>まる</w:t>
                  </w:r>
                </w:rt>
                <w:rubyBase>
                  <w:r w:rsidR="003F38A6">
                    <w:rPr>
                      <w:rFonts w:hint="eastAsia"/>
                    </w:rPr>
                    <w:t>○</w:t>
                  </w:r>
                </w:rubyBase>
              </w:ruby>
            </w:r>
            <w:r>
              <w:rPr>
                <w:rFonts w:hint="eastAsia"/>
              </w:rPr>
              <w:t xml:space="preserve">　　</w:t>
            </w:r>
            <w:r w:rsidR="00950CB6">
              <w:rPr>
                <w:rFonts w:hint="eastAsia"/>
              </w:rPr>
              <w:t>（旧</w:t>
            </w:r>
            <w:r w:rsidR="00074512">
              <w:rPr>
                <w:rFonts w:hint="eastAsia"/>
              </w:rPr>
              <w:t>氏名</w:t>
            </w:r>
            <w:r w:rsidR="00950CB6">
              <w:rPr>
                <w:rFonts w:hint="eastAsia"/>
              </w:rPr>
              <w:t xml:space="preserve">　　　　　　　）</w:t>
            </w:r>
          </w:p>
        </w:tc>
      </w:tr>
      <w:tr w:rsidR="00950CB6" w:rsidTr="00BD0DC7">
        <w:tc>
          <w:tcPr>
            <w:tcW w:w="4426" w:type="dxa"/>
            <w:shd w:val="clear" w:color="auto" w:fill="auto"/>
          </w:tcPr>
          <w:p w:rsidR="00950CB6" w:rsidRDefault="00950CB6">
            <w:r>
              <w:rPr>
                <w:rFonts w:hint="eastAsia"/>
              </w:rPr>
              <w:t>昭和　　年　　月　　日</w:t>
            </w:r>
            <w:r w:rsidR="005350E9">
              <w:rPr>
                <w:rFonts w:hint="eastAsia"/>
              </w:rPr>
              <w:t>生（満　　歳）</w:t>
            </w:r>
          </w:p>
        </w:tc>
      </w:tr>
    </w:tbl>
    <w:p w:rsidR="00950CB6" w:rsidRDefault="00950CB6"/>
    <w:p w:rsidR="00BB7578" w:rsidRDefault="00BB7578">
      <w:r>
        <w:rPr>
          <w:rFonts w:hint="eastAsia"/>
        </w:rPr>
        <w:t>１　功績の内容</w:t>
      </w:r>
    </w:p>
    <w:p w:rsidR="00BB7578" w:rsidRDefault="00BB7578">
      <w:pPr>
        <w:ind w:firstLineChars="100" w:firstLine="227"/>
      </w:pPr>
      <w:r>
        <w:rPr>
          <w:rFonts w:hint="eastAsia"/>
        </w:rPr>
        <w:t>(</w:t>
      </w:r>
      <w:r w:rsidR="00102B5A">
        <w:rPr>
          <w:rFonts w:hint="eastAsia"/>
        </w:rPr>
        <w:t>一</w:t>
      </w:r>
      <w:r>
        <w:rPr>
          <w:rFonts w:hint="eastAsia"/>
        </w:rPr>
        <w:t xml:space="preserve">) </w:t>
      </w:r>
    </w:p>
    <w:p w:rsidR="00BB7578" w:rsidRDefault="00BB7578">
      <w:r>
        <w:rPr>
          <w:rFonts w:hint="eastAsia"/>
        </w:rPr>
        <w:t xml:space="preserve">　</w:t>
      </w:r>
    </w:p>
    <w:p w:rsidR="00BB7578" w:rsidRDefault="00BB7578">
      <w:r>
        <w:rPr>
          <w:rFonts w:hint="eastAsia"/>
        </w:rPr>
        <w:t xml:space="preserve">２　</w:t>
      </w:r>
      <w:r w:rsidR="00A34F4A">
        <w:rPr>
          <w:rFonts w:hint="eastAsia"/>
        </w:rPr>
        <w:t>その他特記すべき事項</w:t>
      </w:r>
    </w:p>
    <w:p w:rsidR="00BB7578" w:rsidRDefault="00BB7578">
      <w:r>
        <w:rPr>
          <w:rFonts w:hint="eastAsia"/>
        </w:rPr>
        <w:t xml:space="preserve">　(</w:t>
      </w:r>
      <w:r w:rsidR="00102B5A">
        <w:rPr>
          <w:rFonts w:hint="eastAsia"/>
        </w:rPr>
        <w:t>一</w:t>
      </w:r>
      <w:r>
        <w:rPr>
          <w:rFonts w:hint="eastAsia"/>
        </w:rPr>
        <w:t xml:space="preserve">) </w:t>
      </w:r>
    </w:p>
    <w:p w:rsidR="00BB7578" w:rsidRDefault="00BB7578"/>
    <w:p w:rsidR="00BB7578" w:rsidRDefault="00BB7578">
      <w:r>
        <w:rPr>
          <w:rFonts w:hint="eastAsia"/>
        </w:rPr>
        <w:t xml:space="preserve">３　</w:t>
      </w:r>
      <w:r w:rsidR="00A34F4A">
        <w:rPr>
          <w:rFonts w:hint="eastAsia"/>
        </w:rPr>
        <w:t>栄誉に関する事項</w:t>
      </w:r>
    </w:p>
    <w:p w:rsidR="00BB7578" w:rsidRDefault="00BB7578">
      <w:r>
        <w:rPr>
          <w:rFonts w:hint="eastAsia"/>
        </w:rPr>
        <w:t xml:space="preserve">　(</w:t>
      </w:r>
      <w:r w:rsidR="00102B5A">
        <w:rPr>
          <w:rFonts w:hint="eastAsia"/>
        </w:rPr>
        <w:t>一</w:t>
      </w:r>
      <w:r>
        <w:rPr>
          <w:rFonts w:hint="eastAsia"/>
        </w:rPr>
        <w:t xml:space="preserve">) </w:t>
      </w:r>
    </w:p>
    <w:sectPr w:rsidR="00BB7578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5A5B" w:rsidRDefault="005F5A5B" w:rsidP="00803C46">
      <w:r>
        <w:separator/>
      </w:r>
    </w:p>
  </w:endnote>
  <w:endnote w:type="continuationSeparator" w:id="0">
    <w:p w:rsidR="005F5A5B" w:rsidRDefault="005F5A5B" w:rsidP="0080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5A5B" w:rsidRDefault="005F5A5B" w:rsidP="00803C46">
      <w:r>
        <w:separator/>
      </w:r>
    </w:p>
  </w:footnote>
  <w:footnote w:type="continuationSeparator" w:id="0">
    <w:p w:rsidR="005F5A5B" w:rsidRDefault="005F5A5B" w:rsidP="0080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F4A"/>
    <w:rsid w:val="00024B11"/>
    <w:rsid w:val="00074512"/>
    <w:rsid w:val="00102B5A"/>
    <w:rsid w:val="00175FBC"/>
    <w:rsid w:val="003140E5"/>
    <w:rsid w:val="00396CCA"/>
    <w:rsid w:val="003D0E49"/>
    <w:rsid w:val="003F38A6"/>
    <w:rsid w:val="005350E9"/>
    <w:rsid w:val="00547BC6"/>
    <w:rsid w:val="005F5A5B"/>
    <w:rsid w:val="006E3007"/>
    <w:rsid w:val="00803C46"/>
    <w:rsid w:val="00950CB6"/>
    <w:rsid w:val="00985486"/>
    <w:rsid w:val="00A34F4A"/>
    <w:rsid w:val="00A81C05"/>
    <w:rsid w:val="00AD191D"/>
    <w:rsid w:val="00BB7578"/>
    <w:rsid w:val="00BD0DC7"/>
    <w:rsid w:val="00CD3049"/>
    <w:rsid w:val="00D86383"/>
    <w:rsid w:val="00F47D69"/>
    <w:rsid w:val="00F5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202E53"/>
  <w15:chartTrackingRefBased/>
  <w15:docId w15:val="{9FAC9F0E-289B-4607-8C1E-23CCB1CF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3C46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4">
    <w:name w:val="ヘッダー (文字)"/>
    <w:link w:val="a3"/>
    <w:rsid w:val="00803C46"/>
    <w:rPr>
      <w:rFonts w:ascii="ＭＳ 明朝"/>
      <w:kern w:val="2"/>
      <w:sz w:val="21"/>
      <w:szCs w:val="21"/>
    </w:rPr>
  </w:style>
  <w:style w:type="paragraph" w:styleId="a9">
    <w:name w:val="footer"/>
    <w:basedOn w:val="a"/>
    <w:link w:val="aa"/>
    <w:rsid w:val="00803C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03C46"/>
    <w:rPr>
      <w:rFonts w:ascii="ＭＳ 明朝"/>
      <w:kern w:val="2"/>
      <w:sz w:val="21"/>
      <w:szCs w:val="21"/>
    </w:rPr>
  </w:style>
  <w:style w:type="table" w:styleId="ab">
    <w:name w:val="Table Grid"/>
    <w:basedOn w:val="a1"/>
    <w:rsid w:val="00950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ch\Desktop\&#26032;&#20107;&#30740;\&#26032;&#20107;&#30740;&#25163;&#24341;&#12365;\&#23500;&#25152;&#12373;&#12435;\&#12522;&#12531;&#12463;&#12394;&#12375;&#65288;&#25276;&#21360;&#19981;&#35201;&#12288;&#20877;&#26696;&#65289;\&#8549;-&#21465;&#21234;&#20107;&#21209;&#25163;&#32154;\601-&#21151;&#32318;&#35519;&#26360;R030401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601-功績調書R030401.dotx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功　績　調　書</vt:lpstr>
      <vt:lpstr>功　績　調　書</vt:lpstr>
    </vt:vector>
  </TitlesOfParts>
  <Company>Toshiba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　績　調　書</dc:title>
  <dc:subject/>
  <dc:creator>tch</dc:creator>
  <cp:keywords/>
  <cp:lastModifiedBy>TFRJ003</cp:lastModifiedBy>
  <cp:revision>3</cp:revision>
  <cp:lastPrinted>2005-12-07T06:29:00Z</cp:lastPrinted>
  <dcterms:created xsi:type="dcterms:W3CDTF">2023-08-31T05:15:00Z</dcterms:created>
  <dcterms:modified xsi:type="dcterms:W3CDTF">2023-09-14T02:17:00Z</dcterms:modified>
</cp:coreProperties>
</file>